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D25C0F">
        <w:rPr>
          <w:bCs/>
          <w:color w:val="000000"/>
          <w:sz w:val="28"/>
          <w:szCs w:val="28"/>
        </w:rPr>
        <w:t>3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</w:t>
      </w:r>
      <w:r w:rsidR="00384B23">
        <w:rPr>
          <w:bCs/>
          <w:color w:val="000000"/>
          <w:sz w:val="28"/>
          <w:szCs w:val="28"/>
        </w:rPr>
        <w:t>окружного</w:t>
      </w:r>
      <w:r w:rsidRPr="00BC035C">
        <w:rPr>
          <w:bCs/>
          <w:color w:val="000000"/>
          <w:sz w:val="28"/>
          <w:szCs w:val="28"/>
        </w:rPr>
        <w:t xml:space="preserve"> Совета депутатов</w:t>
      </w:r>
    </w:p>
    <w:p w:rsidR="00F12124" w:rsidRDefault="00F12124" w:rsidP="001952EF">
      <w:pPr>
        <w:jc w:val="right"/>
        <w:rPr>
          <w:sz w:val="28"/>
        </w:rPr>
      </w:pPr>
      <w:r>
        <w:rPr>
          <w:sz w:val="28"/>
          <w:szCs w:val="28"/>
        </w:rPr>
        <w:t xml:space="preserve">                        </w:t>
      </w:r>
      <w:r w:rsidR="001952EF">
        <w:rPr>
          <w:sz w:val="28"/>
          <w:szCs w:val="28"/>
        </w:rPr>
        <w:t xml:space="preserve">                        от 25 апреля 2025 года № 72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</w:t>
      </w:r>
      <w:r w:rsidR="00D25C0F">
        <w:rPr>
          <w:sz w:val="28"/>
          <w:szCs w:val="28"/>
        </w:rPr>
        <w:t xml:space="preserve">  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106D69">
        <w:rPr>
          <w:b/>
          <w:bCs/>
          <w:sz w:val="28"/>
          <w:szCs w:val="28"/>
        </w:rPr>
        <w:t xml:space="preserve"> 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>бюджет муниципального образования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6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4462"/>
        <w:gridCol w:w="1665"/>
        <w:gridCol w:w="1665"/>
      </w:tblGrid>
      <w:tr w:rsidR="002A4C38" w:rsidRPr="00C6587E" w:rsidTr="00384B23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462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330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84B23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62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6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7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187BB5" w:rsidRDefault="002A4C38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A3217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690BF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B66AFD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FD" w:rsidRPr="00C6587E" w:rsidRDefault="00B66AFD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187BB5" w:rsidRDefault="00B66AFD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F2BC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187BB5" w:rsidRDefault="00135F3C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</w:t>
            </w:r>
            <w:r w:rsidR="008F2BC5" w:rsidRPr="00187BB5">
              <w:rPr>
                <w:sz w:val="24"/>
                <w:szCs w:val="24"/>
              </w:rPr>
              <w:t>бюджетной системы</w:t>
            </w:r>
            <w:r w:rsidRPr="00187BB5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5D6677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E21B2" w:rsidRPr="00C6587E" w:rsidTr="00B32D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B2" w:rsidRPr="00EE21B2" w:rsidRDefault="00EE21B2" w:rsidP="00B32DE2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1B2" w:rsidRPr="00EE21B2" w:rsidRDefault="00EE21B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21 351 318,32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38 665 807,88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E4988" w:rsidRDefault="009E7668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342 400,71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342 400,71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9E7668" w:rsidRPr="00C6587E" w:rsidTr="00FC09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AD2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224 064 949,68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225 250 730,72</w:t>
            </w:r>
          </w:p>
        </w:tc>
      </w:tr>
      <w:tr w:rsidR="001C18BA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lastRenderedPageBreak/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3218C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7D4F6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443B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77" w:rsidRPr="000C5182" w:rsidRDefault="00443B77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0D7AD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613EB1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B1" w:rsidRPr="00B16530" w:rsidRDefault="00613EB1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B1" w:rsidRPr="00B16530" w:rsidRDefault="00613EB1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187BB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D66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246A9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2A4C38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9655DC">
              <w:rPr>
                <w:sz w:val="24"/>
                <w:szCs w:val="24"/>
              </w:rPr>
              <w:lastRenderedPageBreak/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5E651F" w:rsidRDefault="002A4C38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1 334 922,00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CA7AE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1 353 417,00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9655DC" w:rsidRDefault="00CA7AE0" w:rsidP="003218C3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904" w:rsidRDefault="006D6904" w:rsidP="00C30039">
      <w:r>
        <w:separator/>
      </w:r>
    </w:p>
  </w:endnote>
  <w:endnote w:type="continuationSeparator" w:id="0">
    <w:p w:rsidR="006D6904" w:rsidRDefault="006D6904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904" w:rsidRDefault="006D6904" w:rsidP="00C30039">
      <w:r>
        <w:separator/>
      </w:r>
    </w:p>
  </w:footnote>
  <w:footnote w:type="continuationSeparator" w:id="0">
    <w:p w:rsidR="006D6904" w:rsidRDefault="006D6904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8C3" w:rsidRDefault="006D690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952EF">
      <w:rPr>
        <w:noProof/>
      </w:rPr>
      <w:t>2</w:t>
    </w:r>
    <w:r>
      <w:rPr>
        <w:noProof/>
      </w:rPr>
      <w:fldChar w:fldCharType="end"/>
    </w:r>
  </w:p>
  <w:p w:rsidR="003218C3" w:rsidRDefault="003218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2EF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18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C34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D6904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4F6E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2F5A"/>
    <w:rsid w:val="0089325E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985"/>
    <w:rsid w:val="00AA7D7B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2DE2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F18"/>
    <w:rsid w:val="00C323D3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A7AE0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C0F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4641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0D87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12124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89712-E73C-443C-9F42-B9C348B5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464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2025-04-08T12:18:00Z</cp:lastPrinted>
  <dcterms:created xsi:type="dcterms:W3CDTF">2017-11-03T10:55:00Z</dcterms:created>
  <dcterms:modified xsi:type="dcterms:W3CDTF">2025-04-30T06:47:00Z</dcterms:modified>
</cp:coreProperties>
</file>